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217D826B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D669ED">
        <w:rPr>
          <w:rFonts w:cs="Arial"/>
        </w:rPr>
        <w:t>4302-0097/2023-2</w:t>
      </w:r>
    </w:p>
    <w:p w14:paraId="2196302B" w14:textId="1357CAAF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D669ED">
        <w:rPr>
          <w:rFonts w:cs="Arial"/>
        </w:rPr>
        <w:t xml:space="preserve"> 2023-156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C16D9" w14:textId="77777777" w:rsidR="003B0378" w:rsidRDefault="003B0378">
      <w:r>
        <w:separator/>
      </w:r>
    </w:p>
  </w:endnote>
  <w:endnote w:type="continuationSeparator" w:id="0">
    <w:p w14:paraId="03AC11D1" w14:textId="77777777" w:rsidR="003B0378" w:rsidRDefault="003B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3857198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669E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669E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97549" w14:textId="77777777" w:rsidR="003B0378" w:rsidRDefault="003B0378">
      <w:r>
        <w:separator/>
      </w:r>
    </w:p>
  </w:footnote>
  <w:footnote w:type="continuationSeparator" w:id="0">
    <w:p w14:paraId="7D5E6E52" w14:textId="77777777" w:rsidR="003B0378" w:rsidRDefault="003B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0378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341D291-88A4-4B9E-82E5-73AD7F837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5396B-C798-48FD-85E9-F79F6B20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76</cp:revision>
  <cp:lastPrinted>2016-06-20T06:28:00Z</cp:lastPrinted>
  <dcterms:created xsi:type="dcterms:W3CDTF">2015-02-19T08:08:00Z</dcterms:created>
  <dcterms:modified xsi:type="dcterms:W3CDTF">2023-04-03T09:44:00Z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